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A14" w:rsidRDefault="00923A14" w:rsidP="000816C6">
      <w:pPr>
        <w:pStyle w:val="BodyTextIndent"/>
        <w:jc w:val="center"/>
        <w:rPr>
          <w:b/>
          <w:bCs/>
          <w:sz w:val="26"/>
          <w:szCs w:val="26"/>
          <w:lang w:val="en-US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 </w:t>
      </w:r>
    </w:p>
    <w:p w:rsidR="00923A14" w:rsidRPr="00FF5359" w:rsidRDefault="00923A14" w:rsidP="00A34F78">
      <w:pPr>
        <w:pStyle w:val="BodyTextIndent"/>
        <w:ind w:left="7788"/>
        <w:jc w:val="center"/>
        <w:rPr>
          <w:b/>
          <w:bCs/>
          <w:i/>
          <w:lang w:val="en-US"/>
        </w:rPr>
      </w:pPr>
      <w:r w:rsidRPr="00FF5359">
        <w:rPr>
          <w:b/>
          <w:bCs/>
          <w:i/>
        </w:rPr>
        <w:t>Образец</w:t>
      </w:r>
      <w:r>
        <w:rPr>
          <w:b/>
          <w:bCs/>
          <w:i/>
          <w:lang w:val="en-US"/>
        </w:rPr>
        <w:t xml:space="preserve"> </w:t>
      </w:r>
      <w:r w:rsidRPr="00FF5359">
        <w:rPr>
          <w:b/>
          <w:bCs/>
          <w:i/>
        </w:rPr>
        <w:t>№</w:t>
      </w:r>
      <w:r>
        <w:rPr>
          <w:b/>
          <w:bCs/>
          <w:i/>
          <w:lang w:val="en-US"/>
        </w:rPr>
        <w:t>4</w:t>
      </w:r>
    </w:p>
    <w:p w:rsidR="00923A14" w:rsidRPr="00424D9B" w:rsidRDefault="00923A14" w:rsidP="000816C6">
      <w:pPr>
        <w:pStyle w:val="BodyTextIndent"/>
        <w:jc w:val="center"/>
        <w:rPr>
          <w:b/>
          <w:bCs/>
          <w:sz w:val="26"/>
          <w:szCs w:val="26"/>
        </w:rPr>
      </w:pPr>
    </w:p>
    <w:p w:rsidR="00923A14" w:rsidRPr="00314569" w:rsidRDefault="00923A14" w:rsidP="000816C6">
      <w:pPr>
        <w:pStyle w:val="BodyTextIndent"/>
        <w:jc w:val="center"/>
        <w:rPr>
          <w:b/>
          <w:bCs/>
          <w:caps/>
        </w:rPr>
      </w:pPr>
      <w:r w:rsidRPr="00805283">
        <w:rPr>
          <w:b/>
          <w:bCs/>
          <w:caps/>
        </w:rPr>
        <w:t>Списък</w:t>
      </w:r>
      <w:r>
        <w:rPr>
          <w:b/>
          <w:bCs/>
        </w:rPr>
        <w:t xml:space="preserve"> </w:t>
      </w:r>
      <w:r w:rsidRPr="00314569">
        <w:rPr>
          <w:b/>
          <w:bCs/>
        </w:rPr>
        <w:t xml:space="preserve">ЗА СОБСТВЕННИТЕ ИЛИ НАЕТИ </w:t>
      </w:r>
      <w:r w:rsidRPr="00314569">
        <w:rPr>
          <w:b/>
          <w:bCs/>
          <w:caps/>
        </w:rPr>
        <w:t xml:space="preserve">ТЕХНИЧЕСКИ ЛИЦА, </w:t>
      </w:r>
      <w:r w:rsidRPr="00314569">
        <w:rPr>
          <w:b/>
          <w:caps/>
        </w:rPr>
        <w:t xml:space="preserve">които участникът ще използва при изпълнение на поръчката </w:t>
      </w:r>
    </w:p>
    <w:p w:rsidR="00923A14" w:rsidRPr="00424D9B" w:rsidRDefault="00923A14" w:rsidP="000816C6">
      <w:pPr>
        <w:pStyle w:val="BodyTextIndent"/>
        <w:jc w:val="center"/>
        <w:rPr>
          <w:b/>
          <w:bCs/>
          <w:sz w:val="26"/>
          <w:szCs w:val="26"/>
        </w:rPr>
      </w:pPr>
      <w:r w:rsidRPr="00424D9B">
        <w:rPr>
          <w:b/>
          <w:bCs/>
          <w:sz w:val="26"/>
          <w:szCs w:val="26"/>
        </w:rPr>
        <w:t>от</w:t>
      </w:r>
    </w:p>
    <w:p w:rsidR="00923A14" w:rsidRPr="00424D9B" w:rsidRDefault="00923A14" w:rsidP="000816C6">
      <w:pPr>
        <w:pStyle w:val="FR2"/>
        <w:jc w:val="center"/>
        <w:rPr>
          <w:rFonts w:ascii="Times New Roman" w:hAnsi="Times New Roman"/>
          <w:sz w:val="26"/>
          <w:szCs w:val="26"/>
        </w:rPr>
      </w:pPr>
      <w:r w:rsidRPr="00424D9B">
        <w:rPr>
          <w:rFonts w:ascii="Times New Roman" w:hAnsi="Times New Roman"/>
          <w:sz w:val="26"/>
          <w:szCs w:val="26"/>
        </w:rPr>
        <w:t>_____________________________</w:t>
      </w:r>
    </w:p>
    <w:p w:rsidR="00923A14" w:rsidRPr="009A0784" w:rsidRDefault="00923A14" w:rsidP="000816C6">
      <w:pPr>
        <w:pStyle w:val="FR2"/>
        <w:jc w:val="center"/>
        <w:rPr>
          <w:rFonts w:ascii="Times New Roman" w:hAnsi="Times New Roman"/>
          <w:i/>
          <w:sz w:val="20"/>
        </w:rPr>
      </w:pPr>
      <w:r w:rsidRPr="009A0784">
        <w:rPr>
          <w:rFonts w:ascii="Times New Roman" w:hAnsi="Times New Roman"/>
          <w:i/>
          <w:sz w:val="20"/>
        </w:rPr>
        <w:t>(наименование на участника)</w:t>
      </w:r>
    </w:p>
    <w:p w:rsidR="00923A14" w:rsidRPr="00424D9B" w:rsidRDefault="00923A14" w:rsidP="000816C6">
      <w:pPr>
        <w:pStyle w:val="BodyTextIndent"/>
        <w:rPr>
          <w:sz w:val="26"/>
          <w:szCs w:val="26"/>
        </w:rPr>
      </w:pPr>
    </w:p>
    <w:tbl>
      <w:tblPr>
        <w:tblW w:w="9902" w:type="dxa"/>
        <w:jc w:val="center"/>
        <w:tblInd w:w="1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7"/>
        <w:gridCol w:w="1892"/>
        <w:gridCol w:w="1723"/>
        <w:gridCol w:w="1427"/>
        <w:gridCol w:w="2623"/>
      </w:tblGrid>
      <w:tr w:rsidR="00923A14" w:rsidRPr="00424D9B" w:rsidTr="003577E1">
        <w:trPr>
          <w:jc w:val="center"/>
        </w:trPr>
        <w:tc>
          <w:tcPr>
            <w:tcW w:w="2237" w:type="dxa"/>
            <w:vMerge w:val="restart"/>
            <w:shd w:val="clear" w:color="auto" w:fill="E0E0E0"/>
            <w:vAlign w:val="center"/>
          </w:tcPr>
          <w:p w:rsidR="00923A14" w:rsidRPr="00424D9B" w:rsidRDefault="00923A14" w:rsidP="003577E1">
            <w:pPr>
              <w:pStyle w:val="BodyTextIndent2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 xml:space="preserve">Име, </w:t>
            </w:r>
            <w:r>
              <w:rPr>
                <w:b/>
                <w:sz w:val="20"/>
                <w:szCs w:val="20"/>
              </w:rPr>
              <w:t>п</w:t>
            </w:r>
            <w:r w:rsidRPr="00424D9B">
              <w:rPr>
                <w:b/>
                <w:sz w:val="20"/>
                <w:szCs w:val="20"/>
              </w:rPr>
              <w:t xml:space="preserve">резиме, </w:t>
            </w:r>
            <w:r>
              <w:rPr>
                <w:b/>
                <w:sz w:val="20"/>
                <w:szCs w:val="20"/>
              </w:rPr>
              <w:t>ф</w:t>
            </w:r>
            <w:r w:rsidRPr="00424D9B">
              <w:rPr>
                <w:b/>
                <w:sz w:val="20"/>
                <w:szCs w:val="20"/>
              </w:rPr>
              <w:t>амилия</w:t>
            </w:r>
          </w:p>
        </w:tc>
        <w:tc>
          <w:tcPr>
            <w:tcW w:w="3615" w:type="dxa"/>
            <w:gridSpan w:val="2"/>
            <w:shd w:val="clear" w:color="auto" w:fill="E0E0E0"/>
            <w:vAlign w:val="center"/>
          </w:tcPr>
          <w:p w:rsidR="00923A14" w:rsidRPr="00424D9B" w:rsidRDefault="00923A14" w:rsidP="003577E1">
            <w:pPr>
              <w:pStyle w:val="BodyTextIndent2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>Трудово правоотношение</w:t>
            </w:r>
          </w:p>
        </w:tc>
        <w:tc>
          <w:tcPr>
            <w:tcW w:w="1427" w:type="dxa"/>
            <w:vMerge w:val="restart"/>
            <w:shd w:val="clear" w:color="auto" w:fill="E0E0E0"/>
            <w:vAlign w:val="center"/>
          </w:tcPr>
          <w:p w:rsidR="00923A14" w:rsidRPr="00424D9B" w:rsidRDefault="00923A14" w:rsidP="003577E1">
            <w:pPr>
              <w:pStyle w:val="BodyTextIndent2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>Образование/Квалификация</w:t>
            </w:r>
          </w:p>
        </w:tc>
        <w:tc>
          <w:tcPr>
            <w:tcW w:w="2623" w:type="dxa"/>
            <w:vMerge w:val="restart"/>
            <w:shd w:val="clear" w:color="auto" w:fill="E0E0E0"/>
            <w:vAlign w:val="center"/>
          </w:tcPr>
          <w:p w:rsidR="00923A14" w:rsidRPr="00424D9B" w:rsidRDefault="00923A14" w:rsidP="003577E1">
            <w:pPr>
              <w:pStyle w:val="BodyTextIndent2"/>
              <w:spacing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 xml:space="preserve">Опит </w:t>
            </w:r>
            <w:r>
              <w:rPr>
                <w:b/>
                <w:sz w:val="20"/>
                <w:szCs w:val="20"/>
              </w:rPr>
              <w:t xml:space="preserve">- </w:t>
            </w:r>
            <w:r w:rsidRPr="00424D9B">
              <w:rPr>
                <w:b/>
                <w:sz w:val="20"/>
                <w:szCs w:val="20"/>
              </w:rPr>
              <w:t>години трудов стаж и обекти</w:t>
            </w:r>
          </w:p>
        </w:tc>
      </w:tr>
      <w:tr w:rsidR="00923A14" w:rsidRPr="00424D9B" w:rsidTr="003577E1">
        <w:trPr>
          <w:jc w:val="center"/>
        </w:trPr>
        <w:tc>
          <w:tcPr>
            <w:tcW w:w="2237" w:type="dxa"/>
            <w:vMerge/>
          </w:tcPr>
          <w:p w:rsidR="00923A14" w:rsidRPr="00424D9B" w:rsidRDefault="00923A14" w:rsidP="003577E1">
            <w:pPr>
              <w:pStyle w:val="BodyTextIndent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92" w:type="dxa"/>
            <w:shd w:val="clear" w:color="auto" w:fill="E0E0E0"/>
            <w:vAlign w:val="center"/>
          </w:tcPr>
          <w:p w:rsidR="00923A14" w:rsidRPr="00424D9B" w:rsidRDefault="00923A14" w:rsidP="003577E1">
            <w:pPr>
              <w:pStyle w:val="BodyTextIndent2"/>
              <w:spacing w:after="0" w:line="240" w:lineRule="auto"/>
              <w:ind w:left="0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>По трудов договор</w:t>
            </w:r>
          </w:p>
        </w:tc>
        <w:tc>
          <w:tcPr>
            <w:tcW w:w="1723" w:type="dxa"/>
            <w:shd w:val="clear" w:color="auto" w:fill="E0E0E0"/>
            <w:vAlign w:val="center"/>
          </w:tcPr>
          <w:p w:rsidR="00923A14" w:rsidRPr="00424D9B" w:rsidRDefault="00923A14" w:rsidP="003577E1">
            <w:pPr>
              <w:pStyle w:val="BodyTextIndent2"/>
              <w:spacing w:after="0" w:line="240" w:lineRule="auto"/>
              <w:ind w:left="72"/>
              <w:jc w:val="center"/>
              <w:rPr>
                <w:b/>
                <w:sz w:val="20"/>
                <w:szCs w:val="20"/>
              </w:rPr>
            </w:pPr>
            <w:r w:rsidRPr="00424D9B">
              <w:rPr>
                <w:b/>
                <w:sz w:val="20"/>
                <w:szCs w:val="20"/>
              </w:rPr>
              <w:t>По граждански договор</w:t>
            </w:r>
          </w:p>
        </w:tc>
        <w:tc>
          <w:tcPr>
            <w:tcW w:w="1427" w:type="dxa"/>
            <w:vMerge/>
          </w:tcPr>
          <w:p w:rsidR="00923A14" w:rsidRPr="00424D9B" w:rsidRDefault="00923A14" w:rsidP="003577E1">
            <w:pPr>
              <w:pStyle w:val="BodyTextIndent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23" w:type="dxa"/>
            <w:vMerge/>
          </w:tcPr>
          <w:p w:rsidR="00923A14" w:rsidRPr="00424D9B" w:rsidRDefault="00923A14" w:rsidP="003577E1">
            <w:pPr>
              <w:pStyle w:val="BodyTextIndent2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923A14" w:rsidRPr="007235AF" w:rsidTr="003577E1">
        <w:trPr>
          <w:jc w:val="center"/>
        </w:trPr>
        <w:tc>
          <w:tcPr>
            <w:tcW w:w="2237" w:type="dxa"/>
            <w:tcBorders>
              <w:bottom w:val="double" w:sz="4" w:space="0" w:color="auto"/>
            </w:tcBorders>
            <w:vAlign w:val="center"/>
          </w:tcPr>
          <w:p w:rsidR="00923A14" w:rsidRPr="00424D9B" w:rsidRDefault="00923A14" w:rsidP="003577E1">
            <w:pPr>
              <w:pStyle w:val="BodyTextIndent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1</w:t>
            </w:r>
          </w:p>
        </w:tc>
        <w:tc>
          <w:tcPr>
            <w:tcW w:w="1892" w:type="dxa"/>
            <w:tcBorders>
              <w:bottom w:val="double" w:sz="4" w:space="0" w:color="auto"/>
            </w:tcBorders>
            <w:vAlign w:val="center"/>
          </w:tcPr>
          <w:p w:rsidR="00923A14" w:rsidRPr="00424D9B" w:rsidRDefault="00923A14" w:rsidP="003577E1">
            <w:pPr>
              <w:pStyle w:val="BodyTextIndent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2</w:t>
            </w:r>
          </w:p>
        </w:tc>
        <w:tc>
          <w:tcPr>
            <w:tcW w:w="1723" w:type="dxa"/>
            <w:tcBorders>
              <w:bottom w:val="double" w:sz="4" w:space="0" w:color="auto"/>
            </w:tcBorders>
            <w:vAlign w:val="center"/>
          </w:tcPr>
          <w:p w:rsidR="00923A14" w:rsidRPr="00424D9B" w:rsidRDefault="00923A14" w:rsidP="003577E1">
            <w:pPr>
              <w:pStyle w:val="BodyTextIndent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3</w:t>
            </w:r>
          </w:p>
        </w:tc>
        <w:tc>
          <w:tcPr>
            <w:tcW w:w="1427" w:type="dxa"/>
            <w:tcBorders>
              <w:bottom w:val="double" w:sz="4" w:space="0" w:color="auto"/>
            </w:tcBorders>
            <w:vAlign w:val="center"/>
          </w:tcPr>
          <w:p w:rsidR="00923A14" w:rsidRPr="00424D9B" w:rsidRDefault="00923A14" w:rsidP="003577E1">
            <w:pPr>
              <w:pStyle w:val="BodyTextIndent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4</w:t>
            </w:r>
          </w:p>
        </w:tc>
        <w:tc>
          <w:tcPr>
            <w:tcW w:w="2623" w:type="dxa"/>
            <w:tcBorders>
              <w:bottom w:val="double" w:sz="4" w:space="0" w:color="auto"/>
            </w:tcBorders>
            <w:vAlign w:val="center"/>
          </w:tcPr>
          <w:p w:rsidR="00923A14" w:rsidRPr="007235AF" w:rsidRDefault="00923A14" w:rsidP="003577E1">
            <w:pPr>
              <w:pStyle w:val="BodyTextIndent2"/>
              <w:spacing w:after="0" w:line="240" w:lineRule="auto"/>
              <w:ind w:left="284"/>
              <w:jc w:val="center"/>
              <w:rPr>
                <w:i/>
                <w:sz w:val="20"/>
                <w:szCs w:val="20"/>
              </w:rPr>
            </w:pPr>
            <w:r w:rsidRPr="00424D9B">
              <w:rPr>
                <w:i/>
                <w:sz w:val="20"/>
                <w:szCs w:val="20"/>
              </w:rPr>
              <w:t>5</w:t>
            </w:r>
          </w:p>
        </w:tc>
      </w:tr>
      <w:tr w:rsidR="00923A14" w:rsidRPr="004B7D11" w:rsidTr="003577E1">
        <w:trPr>
          <w:jc w:val="center"/>
        </w:trPr>
        <w:tc>
          <w:tcPr>
            <w:tcW w:w="2237" w:type="dxa"/>
            <w:tcBorders>
              <w:top w:val="double" w:sz="4" w:space="0" w:color="auto"/>
            </w:tcBorders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double" w:sz="4" w:space="0" w:color="auto"/>
            </w:tcBorders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double" w:sz="4" w:space="0" w:color="auto"/>
            </w:tcBorders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  <w:tcBorders>
              <w:top w:val="double" w:sz="4" w:space="0" w:color="auto"/>
            </w:tcBorders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</w:tr>
      <w:tr w:rsidR="00923A14" w:rsidRPr="004B7D11" w:rsidTr="003577E1">
        <w:trPr>
          <w:jc w:val="center"/>
        </w:trPr>
        <w:tc>
          <w:tcPr>
            <w:tcW w:w="223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</w:tr>
      <w:tr w:rsidR="00923A14" w:rsidRPr="004B7D11" w:rsidTr="003577E1">
        <w:trPr>
          <w:jc w:val="center"/>
        </w:trPr>
        <w:tc>
          <w:tcPr>
            <w:tcW w:w="223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</w:tr>
      <w:tr w:rsidR="00923A14" w:rsidRPr="004B7D11" w:rsidTr="003577E1">
        <w:trPr>
          <w:jc w:val="center"/>
        </w:trPr>
        <w:tc>
          <w:tcPr>
            <w:tcW w:w="223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</w:tr>
      <w:tr w:rsidR="00923A14" w:rsidRPr="004B7D11" w:rsidTr="003577E1">
        <w:trPr>
          <w:jc w:val="center"/>
        </w:trPr>
        <w:tc>
          <w:tcPr>
            <w:tcW w:w="223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</w:tr>
      <w:tr w:rsidR="00923A14" w:rsidRPr="004B7D11" w:rsidTr="003577E1">
        <w:trPr>
          <w:jc w:val="center"/>
        </w:trPr>
        <w:tc>
          <w:tcPr>
            <w:tcW w:w="223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</w:tr>
      <w:tr w:rsidR="00923A14" w:rsidRPr="004B7D11" w:rsidTr="003577E1">
        <w:trPr>
          <w:jc w:val="center"/>
        </w:trPr>
        <w:tc>
          <w:tcPr>
            <w:tcW w:w="223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</w:tr>
      <w:tr w:rsidR="00923A14" w:rsidRPr="004B7D11" w:rsidTr="003577E1">
        <w:trPr>
          <w:jc w:val="center"/>
        </w:trPr>
        <w:tc>
          <w:tcPr>
            <w:tcW w:w="223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ind w:left="0"/>
              <w:rPr>
                <w:sz w:val="26"/>
                <w:szCs w:val="26"/>
              </w:rPr>
            </w:pPr>
          </w:p>
        </w:tc>
        <w:tc>
          <w:tcPr>
            <w:tcW w:w="1892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7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427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2623" w:type="dxa"/>
          </w:tcPr>
          <w:p w:rsidR="00923A14" w:rsidRPr="004B7D11" w:rsidRDefault="00923A14" w:rsidP="003577E1">
            <w:pPr>
              <w:pStyle w:val="BodyTextIndent2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923A14" w:rsidRPr="00AB763A" w:rsidRDefault="00923A14" w:rsidP="000816C6">
      <w:pPr>
        <w:jc w:val="center"/>
      </w:pPr>
    </w:p>
    <w:p w:rsidR="00923A14" w:rsidRPr="004B7D11" w:rsidRDefault="00923A14" w:rsidP="000816C6"/>
    <w:p w:rsidR="00923A14" w:rsidRDefault="00923A14" w:rsidP="000816C6">
      <w:pPr>
        <w:jc w:val="both"/>
        <w:rPr>
          <w:lang w:val="ru-RU"/>
        </w:rPr>
      </w:pPr>
    </w:p>
    <w:p w:rsidR="00923A14" w:rsidRDefault="00923A14" w:rsidP="000816C6">
      <w:pPr>
        <w:jc w:val="both"/>
        <w:rPr>
          <w:lang w:val="ru-RU"/>
        </w:rPr>
      </w:pPr>
      <w:r>
        <w:t>Приложение: П</w:t>
      </w:r>
      <w:r w:rsidRPr="00EC1E39">
        <w:t xml:space="preserve">рофесионални автобиографии </w:t>
      </w:r>
      <w:r>
        <w:t xml:space="preserve">(по образец) </w:t>
      </w:r>
      <w:r w:rsidRPr="00EC1E39">
        <w:t xml:space="preserve">на </w:t>
      </w:r>
      <w:r>
        <w:t xml:space="preserve">всеки от </w:t>
      </w:r>
      <w:r w:rsidRPr="00EC1E39">
        <w:t>експертите и доказателства за посочените в тях обстоятелства – трудови книжки и/или трудови и/или граждански договори, сертификати и/или удостоверения, както и документи, удостоверяващи образованието на експертите</w:t>
      </w:r>
      <w:r>
        <w:t>.</w:t>
      </w:r>
    </w:p>
    <w:p w:rsidR="00923A14" w:rsidRDefault="00923A14" w:rsidP="000816C6">
      <w:pPr>
        <w:jc w:val="both"/>
        <w:rPr>
          <w:lang w:val="ru-RU"/>
        </w:rPr>
      </w:pPr>
    </w:p>
    <w:p w:rsidR="00923A14" w:rsidRDefault="00923A14" w:rsidP="000816C6">
      <w:pPr>
        <w:jc w:val="both"/>
        <w:rPr>
          <w:lang w:val="ru-RU"/>
        </w:rPr>
      </w:pPr>
    </w:p>
    <w:p w:rsidR="00923A14" w:rsidRDefault="00923A14" w:rsidP="000816C6">
      <w:pPr>
        <w:jc w:val="both"/>
        <w:rPr>
          <w:lang w:val="ru-RU"/>
        </w:rPr>
      </w:pPr>
    </w:p>
    <w:p w:rsidR="00923A14" w:rsidRPr="0036306B" w:rsidRDefault="00923A14" w:rsidP="000816C6">
      <w:pPr>
        <w:pStyle w:val="BodyText"/>
        <w:rPr>
          <w:b/>
          <w:bCs/>
        </w:rPr>
      </w:pPr>
      <w:r w:rsidRPr="0036306B">
        <w:rPr>
          <w:b/>
          <w:bCs/>
        </w:rPr>
        <w:t>Правно обвързващ подпис</w:t>
      </w:r>
      <w:r>
        <w:rPr>
          <w:b/>
          <w:bCs/>
        </w:rPr>
        <w:t xml:space="preserve"> и печат</w:t>
      </w:r>
      <w:r w:rsidRPr="0036306B">
        <w:rPr>
          <w:b/>
          <w:bCs/>
        </w:rPr>
        <w:t>:</w:t>
      </w:r>
    </w:p>
    <w:tbl>
      <w:tblPr>
        <w:tblW w:w="0" w:type="auto"/>
        <w:tblLook w:val="0000"/>
      </w:tblPr>
      <w:tblGrid>
        <w:gridCol w:w="4261"/>
        <w:gridCol w:w="4261"/>
      </w:tblGrid>
      <w:tr w:rsidR="00923A14" w:rsidRPr="0036306B" w:rsidTr="003577E1"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 xml:space="preserve">Дата </w:t>
            </w:r>
          </w:p>
        </w:tc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>________/ _________ / ______</w:t>
            </w:r>
          </w:p>
        </w:tc>
      </w:tr>
      <w:tr w:rsidR="00923A14" w:rsidRPr="0036306B" w:rsidTr="003577E1"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>Име и фамилия</w:t>
            </w:r>
          </w:p>
        </w:tc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>__________________________</w:t>
            </w:r>
          </w:p>
        </w:tc>
      </w:tr>
      <w:tr w:rsidR="00923A14" w:rsidRPr="0036306B" w:rsidTr="003577E1"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</w:p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>Подпис на упълномощеното лице</w:t>
            </w:r>
          </w:p>
        </w:tc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</w:p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>__________________________</w:t>
            </w:r>
          </w:p>
        </w:tc>
      </w:tr>
      <w:tr w:rsidR="00923A14" w:rsidRPr="0036306B" w:rsidTr="003577E1"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 xml:space="preserve">Длъжност </w:t>
            </w:r>
          </w:p>
        </w:tc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>__________________________</w:t>
            </w:r>
          </w:p>
        </w:tc>
      </w:tr>
      <w:tr w:rsidR="00923A14" w:rsidRPr="0036306B" w:rsidTr="003577E1"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>Наименование на участника</w:t>
            </w:r>
          </w:p>
        </w:tc>
        <w:tc>
          <w:tcPr>
            <w:tcW w:w="4261" w:type="dxa"/>
          </w:tcPr>
          <w:p w:rsidR="00923A14" w:rsidRPr="0036306B" w:rsidRDefault="00923A14" w:rsidP="003577E1">
            <w:pPr>
              <w:tabs>
                <w:tab w:val="left" w:pos="180"/>
              </w:tabs>
              <w:jc w:val="both"/>
            </w:pPr>
            <w:r w:rsidRPr="0036306B">
              <w:t>__________________________</w:t>
            </w:r>
          </w:p>
        </w:tc>
      </w:tr>
    </w:tbl>
    <w:p w:rsidR="00923A14" w:rsidRDefault="00923A14" w:rsidP="000816C6">
      <w:pPr>
        <w:jc w:val="both"/>
        <w:rPr>
          <w:lang w:val="ru-RU"/>
        </w:rPr>
      </w:pPr>
    </w:p>
    <w:p w:rsidR="00923A14" w:rsidRDefault="00923A14" w:rsidP="000816C6">
      <w:pPr>
        <w:jc w:val="both"/>
        <w:rPr>
          <w:lang w:val="ru-RU"/>
        </w:rPr>
      </w:pPr>
    </w:p>
    <w:p w:rsidR="00923A14" w:rsidRDefault="00923A14" w:rsidP="000816C6">
      <w:pPr>
        <w:jc w:val="both"/>
        <w:rPr>
          <w:lang w:val="ru-RU"/>
        </w:rPr>
      </w:pPr>
    </w:p>
    <w:p w:rsidR="00923A14" w:rsidRDefault="00923A14"/>
    <w:sectPr w:rsidR="00923A14" w:rsidSect="00F81F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3A14" w:rsidRDefault="00923A14" w:rsidP="005C1033">
      <w:r>
        <w:separator/>
      </w:r>
    </w:p>
  </w:endnote>
  <w:endnote w:type="continuationSeparator" w:id="0">
    <w:p w:rsidR="00923A14" w:rsidRDefault="00923A14" w:rsidP="005C10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3A14" w:rsidRDefault="00923A14" w:rsidP="005C1033">
      <w:r>
        <w:separator/>
      </w:r>
    </w:p>
  </w:footnote>
  <w:footnote w:type="continuationSeparator" w:id="0">
    <w:p w:rsidR="00923A14" w:rsidRDefault="00923A14" w:rsidP="005C10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A14" w:rsidRPr="00E62169" w:rsidRDefault="00923A14" w:rsidP="00A34F78">
    <w:pPr>
      <w:pStyle w:val="CharChar1"/>
      <w:spacing w:before="120"/>
      <w:jc w:val="center"/>
      <w:rPr>
        <w:rFonts w:ascii="Times New Roman" w:hAnsi="Times New Roman"/>
        <w:b/>
        <w:i/>
        <w:sz w:val="16"/>
        <w:szCs w:val="16"/>
        <w:lang w:val="bg-BG"/>
      </w:rPr>
    </w:pPr>
    <w:r w:rsidRPr="00E62169">
      <w:rPr>
        <w:rFonts w:ascii="Times New Roman" w:hAnsi="Times New Roman"/>
        <w:sz w:val="16"/>
        <w:szCs w:val="16"/>
      </w:rPr>
      <w:t xml:space="preserve">Процедура на възлагане чрез публикуване на покана в Портала на обществените поръчки и събиране на оферти с предмет: </w:t>
    </w:r>
    <w:r w:rsidRPr="00E62169">
      <w:rPr>
        <w:rFonts w:ascii="Times New Roman" w:hAnsi="Times New Roman"/>
        <w:b/>
        <w:i/>
        <w:iCs/>
        <w:sz w:val="16"/>
        <w:szCs w:val="16"/>
        <w:lang w:val="bg-BG"/>
      </w:rPr>
      <w:t>„</w:t>
    </w:r>
    <w:r w:rsidRPr="00E62169">
      <w:rPr>
        <w:rFonts w:ascii="Times New Roman" w:hAnsi="Times New Roman"/>
        <w:b/>
        <w:i/>
        <w:iCs/>
        <w:sz w:val="16"/>
        <w:szCs w:val="16"/>
      </w:rPr>
      <w:t>Избор на изпълнител</w:t>
    </w:r>
    <w:r w:rsidRPr="00E62169">
      <w:rPr>
        <w:rFonts w:ascii="Times New Roman" w:hAnsi="Times New Roman"/>
        <w:b/>
        <w:i/>
        <w:iCs/>
        <w:sz w:val="16"/>
        <w:szCs w:val="16"/>
        <w:lang w:val="bg-BG"/>
      </w:rPr>
      <w:t xml:space="preserve"> за</w:t>
    </w:r>
    <w:r w:rsidRPr="00E62169">
      <w:rPr>
        <w:rFonts w:ascii="Times New Roman" w:hAnsi="Times New Roman"/>
        <w:b/>
        <w:i/>
        <w:iCs/>
        <w:sz w:val="16"/>
        <w:szCs w:val="16"/>
      </w:rPr>
      <w:t xml:space="preserve"> </w:t>
    </w:r>
    <w:r w:rsidRPr="00E62169">
      <w:rPr>
        <w:rFonts w:ascii="Times New Roman" w:hAnsi="Times New Roman"/>
        <w:b/>
        <w:i/>
        <w:sz w:val="16"/>
        <w:szCs w:val="16"/>
        <w:lang w:val="bg-BG"/>
      </w:rPr>
      <w:t xml:space="preserve">разработване на тръжни документации за предвидените процедури при изпълнение на проект </w:t>
    </w:r>
    <w:r>
      <w:rPr>
        <w:rFonts w:ascii="Times New Roman" w:eastAsia="MS Mincho" w:hAnsi="Times New Roman"/>
        <w:b/>
        <w:i/>
        <w:sz w:val="16"/>
        <w:szCs w:val="16"/>
        <w:lang w:val="bg-BG"/>
      </w:rPr>
      <w:t>„</w:t>
    </w:r>
    <w:r w:rsidRPr="00E62169">
      <w:rPr>
        <w:rFonts w:ascii="Times New Roman" w:hAnsi="Times New Roman"/>
        <w:b/>
        <w:i/>
        <w:sz w:val="16"/>
        <w:szCs w:val="16"/>
      </w:rPr>
      <w:t>Нове-сърцето на легиона. Социализация и експониране на римски военен лагер и късноантичен град Нове – І етап</w:t>
    </w:r>
    <w:r w:rsidRPr="00E62169">
      <w:rPr>
        <w:rFonts w:ascii="Times New Roman" w:hAnsi="Times New Roman"/>
        <w:b/>
        <w:i/>
        <w:sz w:val="16"/>
        <w:szCs w:val="16"/>
        <w:lang w:val="bg-BG"/>
      </w:rPr>
      <w:t>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6C6"/>
    <w:rsid w:val="000816C6"/>
    <w:rsid w:val="000B1451"/>
    <w:rsid w:val="00103C32"/>
    <w:rsid w:val="001061B3"/>
    <w:rsid w:val="001A2C47"/>
    <w:rsid w:val="00237766"/>
    <w:rsid w:val="002B0397"/>
    <w:rsid w:val="002B2585"/>
    <w:rsid w:val="00314569"/>
    <w:rsid w:val="003166D5"/>
    <w:rsid w:val="003577E1"/>
    <w:rsid w:val="0036306B"/>
    <w:rsid w:val="00364EBA"/>
    <w:rsid w:val="003E5A39"/>
    <w:rsid w:val="003F532F"/>
    <w:rsid w:val="00424D9B"/>
    <w:rsid w:val="004B7D11"/>
    <w:rsid w:val="005225D8"/>
    <w:rsid w:val="005C1033"/>
    <w:rsid w:val="005C3EB3"/>
    <w:rsid w:val="006A167E"/>
    <w:rsid w:val="006F7FD9"/>
    <w:rsid w:val="007235AF"/>
    <w:rsid w:val="00737F2F"/>
    <w:rsid w:val="00752A9C"/>
    <w:rsid w:val="00771A93"/>
    <w:rsid w:val="00796189"/>
    <w:rsid w:val="007C5B8B"/>
    <w:rsid w:val="00805283"/>
    <w:rsid w:val="00843048"/>
    <w:rsid w:val="00855B24"/>
    <w:rsid w:val="00866504"/>
    <w:rsid w:val="00871BDD"/>
    <w:rsid w:val="008736CA"/>
    <w:rsid w:val="00923A14"/>
    <w:rsid w:val="00926EED"/>
    <w:rsid w:val="0093471E"/>
    <w:rsid w:val="009A0784"/>
    <w:rsid w:val="009B09D2"/>
    <w:rsid w:val="009B5409"/>
    <w:rsid w:val="00A1202E"/>
    <w:rsid w:val="00A1557E"/>
    <w:rsid w:val="00A34F78"/>
    <w:rsid w:val="00A46C38"/>
    <w:rsid w:val="00AB763A"/>
    <w:rsid w:val="00AE13E3"/>
    <w:rsid w:val="00AE154F"/>
    <w:rsid w:val="00B0592A"/>
    <w:rsid w:val="00B764BD"/>
    <w:rsid w:val="00BB009A"/>
    <w:rsid w:val="00C62C27"/>
    <w:rsid w:val="00CE4936"/>
    <w:rsid w:val="00D51C9D"/>
    <w:rsid w:val="00D51EB4"/>
    <w:rsid w:val="00D86BDB"/>
    <w:rsid w:val="00D9563E"/>
    <w:rsid w:val="00DB39C4"/>
    <w:rsid w:val="00E223E4"/>
    <w:rsid w:val="00E62169"/>
    <w:rsid w:val="00E80977"/>
    <w:rsid w:val="00E8134C"/>
    <w:rsid w:val="00EB75B7"/>
    <w:rsid w:val="00EC1E39"/>
    <w:rsid w:val="00EF1504"/>
    <w:rsid w:val="00EF1BA3"/>
    <w:rsid w:val="00F2336D"/>
    <w:rsid w:val="00F259F3"/>
    <w:rsid w:val="00F760FC"/>
    <w:rsid w:val="00F81F8E"/>
    <w:rsid w:val="00F95862"/>
    <w:rsid w:val="00FF05F9"/>
    <w:rsid w:val="00FF5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6C6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0816C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816C6"/>
    <w:rPr>
      <w:rFonts w:ascii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0816C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816C6"/>
    <w:rPr>
      <w:rFonts w:ascii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0816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816C6"/>
    <w:rPr>
      <w:rFonts w:ascii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0816C6"/>
    <w:pPr>
      <w:widowControl w:val="0"/>
      <w:jc w:val="right"/>
    </w:pPr>
    <w:rPr>
      <w:rFonts w:ascii="Arial" w:eastAsia="Times New Roman" w:hAnsi="Arial"/>
      <w:sz w:val="24"/>
      <w:szCs w:val="20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5C103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103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5C103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C1033"/>
    <w:rPr>
      <w:rFonts w:ascii="Times New Roman" w:hAnsi="Times New Roman" w:cs="Times New Roman"/>
      <w:sz w:val="24"/>
      <w:szCs w:val="24"/>
    </w:rPr>
  </w:style>
  <w:style w:type="paragraph" w:customStyle="1" w:styleId="CharChar1">
    <w:name w:val="Char Char1"/>
    <w:basedOn w:val="Normal"/>
    <w:uiPriority w:val="99"/>
    <w:rsid w:val="00A34F78"/>
    <w:pPr>
      <w:tabs>
        <w:tab w:val="left" w:pos="709"/>
      </w:tabs>
    </w:pPr>
    <w:rPr>
      <w:rFonts w:ascii="Tahoma" w:eastAsia="Calibri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157</Words>
  <Characters>901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stankova</dc:creator>
  <cp:keywords/>
  <dc:description/>
  <cp:lastModifiedBy>user</cp:lastModifiedBy>
  <cp:revision>32</cp:revision>
  <dcterms:created xsi:type="dcterms:W3CDTF">2012-05-18T06:37:00Z</dcterms:created>
  <dcterms:modified xsi:type="dcterms:W3CDTF">2012-06-07T07:25:00Z</dcterms:modified>
</cp:coreProperties>
</file>